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C82BEC" w14:textId="77777777" w:rsidR="00AE59A8" w:rsidRDefault="00AE59A8" w:rsidP="00AE59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William MILL (possibly </w:t>
      </w:r>
      <w:proofErr w:type="gramStart"/>
      <w:r>
        <w:rPr>
          <w:rFonts w:ascii="Times New Roman" w:hAnsi="Times New Roman" w:cs="Times New Roman"/>
          <w:u w:val="single"/>
        </w:rPr>
        <w:t>MILLER)</w:t>
      </w:r>
      <w:r>
        <w:rPr>
          <w:rFonts w:ascii="Times New Roman" w:hAnsi="Times New Roman" w:cs="Times New Roman"/>
        </w:rPr>
        <w:t xml:space="preserve">   </w:t>
      </w:r>
      <w:proofErr w:type="gramEnd"/>
      <w:r>
        <w:rPr>
          <w:rFonts w:ascii="Times New Roman" w:hAnsi="Times New Roman" w:cs="Times New Roman"/>
        </w:rPr>
        <w:t xml:space="preserve">   (fl.1484)</w:t>
      </w:r>
    </w:p>
    <w:p w14:paraId="2449BB00" w14:textId="77777777" w:rsidR="00AE59A8" w:rsidRDefault="00AE59A8" w:rsidP="00AE59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Gyestlyf</w:t>
      </w:r>
      <w:proofErr w:type="spellEnd"/>
      <w:r>
        <w:rPr>
          <w:rFonts w:ascii="Times New Roman" w:hAnsi="Times New Roman" w:cs="Times New Roman"/>
        </w:rPr>
        <w:t>.</w:t>
      </w:r>
    </w:p>
    <w:p w14:paraId="3B97C6AB" w14:textId="77777777" w:rsidR="00AE59A8" w:rsidRDefault="00AE59A8" w:rsidP="00AE59A8">
      <w:pPr>
        <w:rPr>
          <w:rFonts w:ascii="Times New Roman" w:hAnsi="Times New Roman" w:cs="Times New Roman"/>
        </w:rPr>
      </w:pPr>
    </w:p>
    <w:p w14:paraId="48AD5587" w14:textId="77777777" w:rsidR="00AE59A8" w:rsidRDefault="00AE59A8" w:rsidP="00AE59A8">
      <w:pPr>
        <w:rPr>
          <w:rFonts w:ascii="Times New Roman" w:hAnsi="Times New Roman" w:cs="Times New Roman"/>
        </w:rPr>
      </w:pPr>
    </w:p>
    <w:p w14:paraId="3CB6F9DB" w14:textId="77777777" w:rsidR="00AE59A8" w:rsidRDefault="00AE59A8" w:rsidP="00AE59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Thomas </w:t>
      </w:r>
      <w:proofErr w:type="spellStart"/>
      <w:r>
        <w:rPr>
          <w:rFonts w:ascii="Times New Roman" w:hAnsi="Times New Roman" w:cs="Times New Roman"/>
        </w:rPr>
        <w:t>Grene</w:t>
      </w:r>
      <w:proofErr w:type="spellEnd"/>
      <w:r>
        <w:rPr>
          <w:rFonts w:ascii="Times New Roman" w:hAnsi="Times New Roman" w:cs="Times New Roman"/>
        </w:rPr>
        <w:t xml:space="preserve"> of Coventry(q.v.) and Thomas </w:t>
      </w:r>
      <w:proofErr w:type="spellStart"/>
      <w:r>
        <w:rPr>
          <w:rFonts w:ascii="Times New Roman" w:hAnsi="Times New Roman" w:cs="Times New Roman"/>
        </w:rPr>
        <w:t>Fyssher</w:t>
      </w:r>
      <w:proofErr w:type="spellEnd"/>
      <w:r>
        <w:rPr>
          <w:rFonts w:ascii="Times New Roman" w:hAnsi="Times New Roman" w:cs="Times New Roman"/>
        </w:rPr>
        <w:t xml:space="preserve"> of Warwick(q.v.),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as the administrators of the late John Rous of </w:t>
      </w:r>
      <w:proofErr w:type="spellStart"/>
      <w:r>
        <w:rPr>
          <w:rFonts w:ascii="Times New Roman" w:hAnsi="Times New Roman" w:cs="Times New Roman"/>
        </w:rPr>
        <w:t>Brinklow</w:t>
      </w:r>
      <w:proofErr w:type="spellEnd"/>
      <w:r>
        <w:rPr>
          <w:rFonts w:ascii="Times New Roman" w:hAnsi="Times New Roman" w:cs="Times New Roman"/>
        </w:rPr>
        <w:t xml:space="preserve">, </w:t>
      </w:r>
    </w:p>
    <w:p w14:paraId="529C09EB" w14:textId="77777777" w:rsidR="00AE59A8" w:rsidRDefault="00AE59A8" w:rsidP="00AE59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Warwickshire(q.v.), brought a plaint of debt against him.  (ibid.) </w:t>
      </w:r>
    </w:p>
    <w:p w14:paraId="47356186" w14:textId="77777777" w:rsidR="00AE59A8" w:rsidRDefault="00AE59A8" w:rsidP="00AE59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(http://aalt.law.uh.edu/Indices/CP40Indices/CP40no888Pl.htm)</w:t>
      </w:r>
    </w:p>
    <w:p w14:paraId="65EB33C2" w14:textId="77777777" w:rsidR="00AE59A8" w:rsidRDefault="00AE59A8" w:rsidP="00AE59A8">
      <w:pPr>
        <w:rPr>
          <w:rFonts w:ascii="Times New Roman" w:hAnsi="Times New Roman" w:cs="Times New Roman"/>
        </w:rPr>
      </w:pPr>
    </w:p>
    <w:p w14:paraId="0B2D90C4" w14:textId="77777777" w:rsidR="00AE59A8" w:rsidRDefault="00AE59A8" w:rsidP="00AE59A8">
      <w:pPr>
        <w:rPr>
          <w:rFonts w:ascii="Times New Roman" w:hAnsi="Times New Roman" w:cs="Times New Roman"/>
        </w:rPr>
      </w:pPr>
    </w:p>
    <w:p w14:paraId="6E176945" w14:textId="77777777" w:rsidR="00AE59A8" w:rsidRDefault="00AE59A8" w:rsidP="00AE59A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 December 2018</w:t>
      </w:r>
    </w:p>
    <w:p w14:paraId="57845F77" w14:textId="77777777" w:rsidR="006B2F86" w:rsidRPr="00E71FC3" w:rsidRDefault="00AE59A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FCE8C4" w14:textId="77777777" w:rsidR="00AE59A8" w:rsidRDefault="00AE59A8" w:rsidP="00E71FC3">
      <w:r>
        <w:separator/>
      </w:r>
    </w:p>
  </w:endnote>
  <w:endnote w:type="continuationSeparator" w:id="0">
    <w:p w14:paraId="5EFD05EC" w14:textId="77777777" w:rsidR="00AE59A8" w:rsidRDefault="00AE59A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6F0FE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F4E2C" w14:textId="77777777" w:rsidR="00AE59A8" w:rsidRDefault="00AE59A8" w:rsidP="00E71FC3">
      <w:r>
        <w:separator/>
      </w:r>
    </w:p>
  </w:footnote>
  <w:footnote w:type="continuationSeparator" w:id="0">
    <w:p w14:paraId="368D4402" w14:textId="77777777" w:rsidR="00AE59A8" w:rsidRDefault="00AE59A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9A8"/>
    <w:rsid w:val="001A7C09"/>
    <w:rsid w:val="00577BD5"/>
    <w:rsid w:val="00656CBA"/>
    <w:rsid w:val="006A1F77"/>
    <w:rsid w:val="00733BE7"/>
    <w:rsid w:val="00AB52E8"/>
    <w:rsid w:val="00AE59A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4A298A"/>
  <w15:chartTrackingRefBased/>
  <w15:docId w15:val="{C6D61F67-64FB-4313-ACDA-A736C982C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59A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2018-12-07T20:46:00Z</dcterms:created>
  <dcterms:modified xsi:type="dcterms:W3CDTF">2018-12-07T20:47:00Z</dcterms:modified>
</cp:coreProperties>
</file>